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8EF" w:rsidRDefault="006D28EF" w:rsidP="008C5685">
      <w:pPr>
        <w:spacing w:after="0" w:line="240" w:lineRule="auto"/>
        <w:ind w:right="848"/>
        <w:jc w:val="center"/>
        <w:rPr>
          <w:b/>
          <w:bCs/>
          <w:sz w:val="24"/>
        </w:rPr>
      </w:pPr>
      <w:r>
        <w:rPr>
          <w:b/>
          <w:bCs/>
          <w:sz w:val="24"/>
        </w:rPr>
        <w:t>Programma Svolto di Lingua e Letteratura Inglese</w:t>
      </w:r>
    </w:p>
    <w:p w:rsidR="006D28EF" w:rsidRDefault="006D28EF" w:rsidP="008C5685">
      <w:pPr>
        <w:spacing w:after="0" w:line="24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Classe: </w:t>
      </w:r>
      <w:smartTag w:uri="urn:schemas-microsoft-com:office:smarttags" w:element="metricconverter">
        <w:smartTagPr>
          <w:attr w:name="ProductID" w:val="4C"/>
        </w:smartTagPr>
        <w:r>
          <w:rPr>
            <w:b/>
            <w:bCs/>
            <w:sz w:val="24"/>
          </w:rPr>
          <w:t>4C</w:t>
        </w:r>
      </w:smartTag>
      <w:r>
        <w:rPr>
          <w:b/>
          <w:bCs/>
          <w:sz w:val="24"/>
        </w:rPr>
        <w:t xml:space="preserve">      docente: Luigi Savinelli        a.s. 2014/2015</w:t>
      </w:r>
    </w:p>
    <w:p w:rsidR="006D28EF" w:rsidRPr="008D5B3C" w:rsidRDefault="006D28EF" w:rsidP="009E4C8E">
      <w:pPr>
        <w:spacing w:line="240" w:lineRule="atLeast"/>
        <w:ind w:right="1110"/>
        <w:jc w:val="both"/>
        <w:rPr>
          <w:b/>
          <w:sz w:val="24"/>
          <w:szCs w:val="24"/>
          <w:lang w:val="en-GB"/>
        </w:rPr>
      </w:pPr>
      <w:r w:rsidRPr="008D5B3C">
        <w:rPr>
          <w:b/>
          <w:sz w:val="24"/>
          <w:szCs w:val="24"/>
          <w:lang w:val="en-GB"/>
        </w:rPr>
        <w:t xml:space="preserve">The </w:t>
      </w:r>
      <w:r>
        <w:rPr>
          <w:b/>
          <w:sz w:val="24"/>
          <w:szCs w:val="24"/>
          <w:lang w:val="en-GB"/>
        </w:rPr>
        <w:t>Rise of the Novel</w:t>
      </w:r>
      <w:r w:rsidRPr="008D5B3C">
        <w:rPr>
          <w:rStyle w:val="gilllightitalic"/>
          <w:rFonts w:ascii="Times New Roman" w:hAnsi="Times New Roman"/>
          <w:b/>
          <w:iCs/>
          <w:sz w:val="24"/>
          <w:szCs w:val="24"/>
          <w:lang w:val="en-US"/>
        </w:rPr>
        <w:t xml:space="preserve"> </w:t>
      </w:r>
    </w:p>
    <w:p w:rsidR="006D28EF" w:rsidRPr="008D5B3C" w:rsidRDefault="006D28EF" w:rsidP="009E4C8E">
      <w:pPr>
        <w:pStyle w:val="idee02testobase"/>
        <w:numPr>
          <w:ilvl w:val="0"/>
          <w:numId w:val="2"/>
        </w:numPr>
        <w:rPr>
          <w:rStyle w:val="gilllightitalic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The Newspapers</w:t>
      </w:r>
    </w:p>
    <w:p w:rsidR="006D28EF" w:rsidRDefault="006D28EF" w:rsidP="009E4C8E">
      <w:pPr>
        <w:pStyle w:val="idee04rispostabase"/>
        <w:numPr>
          <w:ilvl w:val="0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r w:rsidRPr="008D5B3C">
        <w:rPr>
          <w:rStyle w:val="gillregular"/>
          <w:rFonts w:ascii="Times New Roman" w:hAnsi="Times New Roman" w:cs="Times New Roman"/>
          <w:color w:val="auto"/>
          <w:sz w:val="24"/>
          <w:szCs w:val="24"/>
        </w:rPr>
        <w:t xml:space="preserve">The </w:t>
      </w:r>
      <w:r>
        <w:rPr>
          <w:rStyle w:val="gillregular"/>
          <w:rFonts w:ascii="Times New Roman" w:hAnsi="Times New Roman" w:cs="Times New Roman"/>
          <w:color w:val="auto"/>
          <w:sz w:val="24"/>
          <w:szCs w:val="24"/>
        </w:rPr>
        <w:t>realistic Novel</w:t>
      </w:r>
      <w:r w:rsidRPr="008D5B3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6D28EF" w:rsidRPr="0089436D" w:rsidRDefault="006D28EF" w:rsidP="009E4C8E">
      <w:pPr>
        <w:pStyle w:val="idee04rispostabase"/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9436D">
        <w:rPr>
          <w:rFonts w:ascii="Times New Roman" w:hAnsi="Times New Roman" w:cs="Times New Roman"/>
          <w:b/>
          <w:color w:val="auto"/>
          <w:sz w:val="24"/>
          <w:szCs w:val="24"/>
        </w:rPr>
        <w:t>D. Defoe</w:t>
      </w:r>
    </w:p>
    <w:p w:rsidR="006D28EF" w:rsidRDefault="006D28EF" w:rsidP="009E4C8E">
      <w:pPr>
        <w:pStyle w:val="idee04rispostabase"/>
        <w:ind w:left="709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89436D">
        <w:rPr>
          <w:rFonts w:ascii="Times New Roman" w:hAnsi="Times New Roman" w:cs="Times New Roman"/>
          <w:i/>
          <w:color w:val="auto"/>
          <w:sz w:val="24"/>
          <w:szCs w:val="24"/>
        </w:rPr>
        <w:t>Robinson Crusoe</w:t>
      </w:r>
    </w:p>
    <w:p w:rsidR="006D28EF" w:rsidRDefault="006D28EF" w:rsidP="009E4C8E">
      <w:pPr>
        <w:pStyle w:val="idee04rispostabase"/>
        <w:numPr>
          <w:ilvl w:val="0"/>
          <w:numId w:val="3"/>
        </w:numPr>
        <w:ind w:left="709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9436D">
        <w:rPr>
          <w:rFonts w:ascii="Times New Roman" w:hAnsi="Times New Roman" w:cs="Times New Roman"/>
          <w:b/>
          <w:color w:val="auto"/>
          <w:sz w:val="24"/>
          <w:szCs w:val="24"/>
        </w:rPr>
        <w:t>J. Swift</w:t>
      </w:r>
    </w:p>
    <w:p w:rsidR="006D28EF" w:rsidRPr="00D31AEB" w:rsidRDefault="006D28EF" w:rsidP="009E4C8E">
      <w:pPr>
        <w:pStyle w:val="idee04rispostabase"/>
        <w:ind w:left="709"/>
        <w:rPr>
          <w:rFonts w:ascii="Times New Roman" w:hAnsi="Times New Roman" w:cs="Times New Roman"/>
          <w:color w:val="auto"/>
          <w:sz w:val="24"/>
          <w:szCs w:val="24"/>
        </w:rPr>
      </w:pPr>
      <w:r w:rsidRPr="00D31AEB">
        <w:rPr>
          <w:rFonts w:ascii="Times New Roman" w:hAnsi="Times New Roman" w:cs="Times New Roman"/>
          <w:color w:val="auto"/>
          <w:sz w:val="24"/>
          <w:szCs w:val="24"/>
        </w:rPr>
        <w:t>Gulliver’s Travels</w:t>
      </w:r>
    </w:p>
    <w:p w:rsidR="006D28EF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</w:p>
    <w:p w:rsidR="006D28EF" w:rsidRPr="007D7161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  <w:r w:rsidRPr="007D7161">
        <w:rPr>
          <w:b/>
          <w:spacing w:val="-2"/>
          <w:sz w:val="24"/>
          <w:szCs w:val="24"/>
          <w:lang w:val="en-US"/>
        </w:rPr>
        <w:t>An Age of Revolutions</w:t>
      </w:r>
    </w:p>
    <w:p w:rsidR="006D28EF" w:rsidRDefault="006D28EF" w:rsidP="009E4C8E">
      <w:pPr>
        <w:pStyle w:val="Style1"/>
        <w:numPr>
          <w:ilvl w:val="0"/>
          <w:numId w:val="3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  <w:lang w:val="en-US"/>
        </w:rPr>
        <w:t>Heroes and inventions</w:t>
      </w:r>
    </w:p>
    <w:p w:rsidR="006D28EF" w:rsidRDefault="006D28EF" w:rsidP="009E4C8E">
      <w:pPr>
        <w:pStyle w:val="Style1"/>
        <w:numPr>
          <w:ilvl w:val="0"/>
          <w:numId w:val="3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  <w:lang w:val="en-US"/>
        </w:rPr>
        <w:t>Industrial society</w:t>
      </w:r>
    </w:p>
    <w:p w:rsidR="006D28EF" w:rsidRDefault="006D28EF" w:rsidP="009E4C8E">
      <w:pPr>
        <w:pStyle w:val="Style1"/>
        <w:numPr>
          <w:ilvl w:val="0"/>
          <w:numId w:val="3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  <w:lang w:val="en-US"/>
        </w:rPr>
        <w:t>W. Blake and the victims of Industrialisation</w:t>
      </w:r>
    </w:p>
    <w:p w:rsidR="006D28EF" w:rsidRPr="007D7161" w:rsidRDefault="006D28EF" w:rsidP="009E4C8E">
      <w:pPr>
        <w:pStyle w:val="Style1"/>
        <w:tabs>
          <w:tab w:val="left" w:pos="1260"/>
        </w:tabs>
        <w:spacing w:line="223" w:lineRule="auto"/>
        <w:ind w:left="709" w:right="1110"/>
        <w:rPr>
          <w:i/>
          <w:spacing w:val="-2"/>
          <w:sz w:val="24"/>
          <w:szCs w:val="24"/>
          <w:lang w:val="en-US"/>
        </w:rPr>
      </w:pPr>
      <w:smartTag w:uri="urn:schemas-microsoft-com:office:smarttags" w:element="City">
        <w:smartTag w:uri="urn:schemas-microsoft-com:office:smarttags" w:element="place">
          <w:r w:rsidRPr="007D7161">
            <w:rPr>
              <w:i/>
              <w:spacing w:val="-2"/>
              <w:sz w:val="24"/>
              <w:szCs w:val="24"/>
              <w:lang w:val="en-US"/>
            </w:rPr>
            <w:t>London</w:t>
          </w:r>
        </w:smartTag>
      </w:smartTag>
    </w:p>
    <w:p w:rsidR="006D28EF" w:rsidRDefault="006D28EF" w:rsidP="009E4C8E">
      <w:pPr>
        <w:pStyle w:val="Style1"/>
        <w:tabs>
          <w:tab w:val="left" w:pos="1260"/>
        </w:tabs>
        <w:spacing w:line="223" w:lineRule="auto"/>
        <w:ind w:left="709" w:right="1110"/>
        <w:rPr>
          <w:i/>
          <w:spacing w:val="-2"/>
          <w:sz w:val="24"/>
          <w:szCs w:val="24"/>
          <w:lang w:val="en-US"/>
        </w:rPr>
      </w:pPr>
      <w:r w:rsidRPr="007D7161">
        <w:rPr>
          <w:i/>
          <w:spacing w:val="-2"/>
          <w:sz w:val="24"/>
          <w:szCs w:val="24"/>
          <w:lang w:val="en-US"/>
        </w:rPr>
        <w:t>The Chimney Sweeper</w:t>
      </w:r>
    </w:p>
    <w:p w:rsidR="006D28EF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</w:p>
    <w:p w:rsidR="006D28EF" w:rsidRPr="007D7161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  <w:r w:rsidRPr="007D7161">
        <w:rPr>
          <w:b/>
          <w:spacing w:val="-2"/>
          <w:sz w:val="24"/>
          <w:szCs w:val="24"/>
          <w:lang w:val="en-US"/>
        </w:rPr>
        <w:t>The American war of Indipendence</w:t>
      </w:r>
    </w:p>
    <w:p w:rsidR="006D28EF" w:rsidRPr="007D7161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  <w:r w:rsidRPr="007D7161">
        <w:rPr>
          <w:b/>
          <w:spacing w:val="-2"/>
          <w:sz w:val="24"/>
          <w:szCs w:val="24"/>
          <w:lang w:val="en-US"/>
        </w:rPr>
        <w:t>The Sublime</w:t>
      </w:r>
    </w:p>
    <w:p w:rsidR="006D28EF" w:rsidRPr="007D7161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  <w:r w:rsidRPr="007D7161">
        <w:rPr>
          <w:b/>
          <w:spacing w:val="-2"/>
          <w:sz w:val="24"/>
          <w:szCs w:val="24"/>
          <w:lang w:val="en-US"/>
        </w:rPr>
        <w:t>The Gothic Novel</w:t>
      </w:r>
    </w:p>
    <w:p w:rsidR="006D28EF" w:rsidRPr="007D7161" w:rsidRDefault="006D28EF" w:rsidP="009E4C8E">
      <w:pPr>
        <w:pStyle w:val="Style1"/>
        <w:numPr>
          <w:ilvl w:val="0"/>
          <w:numId w:val="4"/>
        </w:numPr>
        <w:spacing w:line="223" w:lineRule="auto"/>
        <w:ind w:right="1110"/>
        <w:rPr>
          <w:spacing w:val="-2"/>
          <w:sz w:val="24"/>
          <w:szCs w:val="24"/>
          <w:lang w:val="en-US"/>
        </w:rPr>
      </w:pPr>
      <w:r w:rsidRPr="007D7161">
        <w:rPr>
          <w:spacing w:val="-2"/>
          <w:sz w:val="24"/>
          <w:szCs w:val="24"/>
          <w:lang w:val="en-US"/>
        </w:rPr>
        <w:t>M. Shelley</w:t>
      </w:r>
    </w:p>
    <w:p w:rsidR="006D28EF" w:rsidRDefault="006D28EF" w:rsidP="009E4C8E">
      <w:pPr>
        <w:pStyle w:val="Style1"/>
        <w:tabs>
          <w:tab w:val="left" w:pos="1260"/>
        </w:tabs>
        <w:spacing w:line="223" w:lineRule="auto"/>
        <w:ind w:left="709" w:right="1110"/>
        <w:rPr>
          <w:i/>
          <w:spacing w:val="-2"/>
          <w:sz w:val="24"/>
          <w:szCs w:val="24"/>
          <w:lang w:val="en-US"/>
        </w:rPr>
      </w:pPr>
      <w:r w:rsidRPr="007D7161">
        <w:rPr>
          <w:i/>
          <w:spacing w:val="-2"/>
          <w:sz w:val="24"/>
          <w:szCs w:val="24"/>
          <w:lang w:val="en-US"/>
        </w:rPr>
        <w:t>Frankenstein</w:t>
      </w:r>
    </w:p>
    <w:p w:rsidR="006D28EF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</w:p>
    <w:p w:rsidR="006D28EF" w:rsidRDefault="006D28EF" w:rsidP="009E4C8E">
      <w:pPr>
        <w:pStyle w:val="Style1"/>
        <w:tabs>
          <w:tab w:val="left" w:pos="1260"/>
        </w:tabs>
        <w:spacing w:line="223" w:lineRule="auto"/>
        <w:ind w:right="1110"/>
        <w:rPr>
          <w:b/>
          <w:spacing w:val="-2"/>
          <w:sz w:val="24"/>
          <w:szCs w:val="24"/>
          <w:lang w:val="en-US"/>
        </w:rPr>
      </w:pPr>
      <w:r w:rsidRPr="007D7161">
        <w:rPr>
          <w:b/>
          <w:spacing w:val="-2"/>
          <w:sz w:val="24"/>
          <w:szCs w:val="24"/>
          <w:lang w:val="en-US"/>
        </w:rPr>
        <w:t>The Romantic Spirit</w:t>
      </w:r>
    </w:p>
    <w:p w:rsidR="006D28EF" w:rsidRDefault="006D28EF" w:rsidP="009E4C8E">
      <w:pPr>
        <w:pStyle w:val="Style1"/>
        <w:numPr>
          <w:ilvl w:val="0"/>
          <w:numId w:val="4"/>
        </w:numPr>
        <w:spacing w:line="223" w:lineRule="auto"/>
        <w:ind w:right="1110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  <w:lang w:val="en-US"/>
        </w:rPr>
        <w:t>The Napoleonic Wars</w:t>
      </w:r>
    </w:p>
    <w:p w:rsidR="006D28EF" w:rsidRPr="008A77AD" w:rsidRDefault="006D28EF" w:rsidP="009E4C8E">
      <w:pPr>
        <w:pStyle w:val="Style1"/>
        <w:numPr>
          <w:ilvl w:val="0"/>
          <w:numId w:val="4"/>
        </w:numPr>
        <w:spacing w:line="223" w:lineRule="auto"/>
        <w:ind w:right="1110"/>
        <w:rPr>
          <w:spacing w:val="-2"/>
          <w:sz w:val="24"/>
          <w:szCs w:val="24"/>
          <w:lang w:val="en-US"/>
        </w:rPr>
      </w:pPr>
      <w:r w:rsidRPr="008A77AD">
        <w:rPr>
          <w:spacing w:val="-2"/>
          <w:sz w:val="24"/>
          <w:szCs w:val="24"/>
          <w:lang w:val="en-US"/>
        </w:rPr>
        <w:t>Emotion vs Reason</w:t>
      </w:r>
    </w:p>
    <w:p w:rsidR="006D28EF" w:rsidRPr="008A77AD" w:rsidRDefault="006D28EF" w:rsidP="009E4C8E">
      <w:pPr>
        <w:pStyle w:val="Style1"/>
        <w:numPr>
          <w:ilvl w:val="0"/>
          <w:numId w:val="4"/>
        </w:numPr>
        <w:spacing w:line="223" w:lineRule="auto"/>
        <w:ind w:right="1110"/>
        <w:rPr>
          <w:spacing w:val="-2"/>
          <w:sz w:val="24"/>
          <w:szCs w:val="24"/>
          <w:lang w:val="en-US"/>
        </w:rPr>
      </w:pPr>
      <w:r w:rsidRPr="008A77AD">
        <w:rPr>
          <w:spacing w:val="-2"/>
          <w:sz w:val="24"/>
          <w:szCs w:val="24"/>
          <w:lang w:val="en-US"/>
        </w:rPr>
        <w:t>Wordsworth</w:t>
      </w:r>
    </w:p>
    <w:p w:rsidR="006D28EF" w:rsidRDefault="006D28EF" w:rsidP="009E4C8E">
      <w:pPr>
        <w:pStyle w:val="Style1"/>
        <w:spacing w:line="223" w:lineRule="auto"/>
        <w:ind w:left="709" w:right="1110"/>
        <w:rPr>
          <w:i/>
          <w:spacing w:val="-2"/>
          <w:sz w:val="24"/>
          <w:szCs w:val="24"/>
          <w:lang w:val="en-US"/>
        </w:rPr>
      </w:pPr>
      <w:r w:rsidRPr="008A77AD">
        <w:rPr>
          <w:i/>
          <w:spacing w:val="-2"/>
          <w:sz w:val="24"/>
          <w:szCs w:val="24"/>
          <w:lang w:val="en-US"/>
        </w:rPr>
        <w:t>Daffodils</w:t>
      </w:r>
    </w:p>
    <w:p w:rsidR="006D28EF" w:rsidRPr="008A77AD" w:rsidRDefault="006D28EF" w:rsidP="009E4C8E">
      <w:pPr>
        <w:pStyle w:val="Style1"/>
        <w:numPr>
          <w:ilvl w:val="0"/>
          <w:numId w:val="5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 w:rsidRPr="008A77AD">
        <w:rPr>
          <w:spacing w:val="-2"/>
          <w:sz w:val="24"/>
          <w:szCs w:val="24"/>
          <w:lang w:val="en-US"/>
        </w:rPr>
        <w:t>Coleridge</w:t>
      </w:r>
    </w:p>
    <w:p w:rsidR="006D28EF" w:rsidRDefault="006D28EF" w:rsidP="009E4C8E">
      <w:pPr>
        <w:pStyle w:val="Style1"/>
        <w:spacing w:line="223" w:lineRule="auto"/>
        <w:ind w:left="709" w:right="1110"/>
        <w:rPr>
          <w:i/>
          <w:spacing w:val="-2"/>
          <w:sz w:val="24"/>
          <w:szCs w:val="24"/>
          <w:lang w:val="en-US"/>
        </w:rPr>
      </w:pPr>
      <w:r>
        <w:rPr>
          <w:i/>
          <w:spacing w:val="-2"/>
          <w:sz w:val="24"/>
          <w:szCs w:val="24"/>
          <w:lang w:val="en-US"/>
        </w:rPr>
        <w:t>The Ryme of the ancient mariner</w:t>
      </w:r>
    </w:p>
    <w:p w:rsidR="006D28EF" w:rsidRDefault="006D28EF" w:rsidP="009E4C8E">
      <w:pPr>
        <w:pStyle w:val="Style1"/>
        <w:numPr>
          <w:ilvl w:val="0"/>
          <w:numId w:val="5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  <w:lang w:val="en-US"/>
        </w:rPr>
        <w:t>Byron</w:t>
      </w:r>
    </w:p>
    <w:p w:rsidR="006D28EF" w:rsidRPr="003E1370" w:rsidRDefault="006D28EF" w:rsidP="003E1370">
      <w:pPr>
        <w:pStyle w:val="Style1"/>
        <w:spacing w:line="223" w:lineRule="auto"/>
        <w:ind w:left="720" w:right="1110"/>
        <w:rPr>
          <w:i/>
          <w:spacing w:val="-2"/>
          <w:sz w:val="24"/>
          <w:szCs w:val="24"/>
          <w:lang w:val="en-US"/>
        </w:rPr>
      </w:pPr>
      <w:r w:rsidRPr="003E1370">
        <w:rPr>
          <w:i/>
          <w:spacing w:val="-2"/>
          <w:sz w:val="24"/>
          <w:szCs w:val="24"/>
          <w:lang w:val="en-US"/>
        </w:rPr>
        <w:t>Don Juan</w:t>
      </w:r>
    </w:p>
    <w:p w:rsidR="006D28EF" w:rsidRDefault="006D28EF" w:rsidP="009E4C8E">
      <w:pPr>
        <w:pStyle w:val="Style1"/>
        <w:numPr>
          <w:ilvl w:val="0"/>
          <w:numId w:val="5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  <w:lang w:val="en-US"/>
        </w:rPr>
        <w:t xml:space="preserve"> Keats</w:t>
      </w:r>
    </w:p>
    <w:p w:rsidR="006D28EF" w:rsidRPr="003E1370" w:rsidRDefault="006D28EF" w:rsidP="003E1370">
      <w:pPr>
        <w:pStyle w:val="Style1"/>
        <w:spacing w:line="223" w:lineRule="auto"/>
        <w:ind w:left="720" w:right="1110"/>
        <w:rPr>
          <w:i/>
          <w:spacing w:val="-2"/>
          <w:sz w:val="24"/>
          <w:szCs w:val="24"/>
          <w:lang w:val="en-US"/>
        </w:rPr>
      </w:pPr>
      <w:r w:rsidRPr="003E1370">
        <w:rPr>
          <w:i/>
          <w:spacing w:val="-2"/>
          <w:sz w:val="24"/>
          <w:szCs w:val="24"/>
          <w:lang w:val="en-US"/>
        </w:rPr>
        <w:t>Bright Star</w:t>
      </w:r>
    </w:p>
    <w:p w:rsidR="006D28EF" w:rsidRDefault="006D28EF" w:rsidP="009E4C8E">
      <w:pPr>
        <w:pStyle w:val="Style1"/>
        <w:numPr>
          <w:ilvl w:val="0"/>
          <w:numId w:val="5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 w:rsidRPr="005438B6">
        <w:rPr>
          <w:spacing w:val="-2"/>
          <w:sz w:val="24"/>
          <w:szCs w:val="24"/>
          <w:lang w:val="en-US"/>
        </w:rPr>
        <w:t>Shelley</w:t>
      </w:r>
    </w:p>
    <w:p w:rsidR="006D28EF" w:rsidRPr="003E1370" w:rsidRDefault="006D28EF" w:rsidP="003E1370">
      <w:pPr>
        <w:pStyle w:val="Style1"/>
        <w:spacing w:line="223" w:lineRule="auto"/>
        <w:ind w:left="720" w:right="1110"/>
        <w:rPr>
          <w:i/>
          <w:spacing w:val="-2"/>
          <w:sz w:val="24"/>
          <w:szCs w:val="24"/>
          <w:lang w:val="en-US"/>
        </w:rPr>
      </w:pPr>
      <w:r w:rsidRPr="003E1370">
        <w:rPr>
          <w:i/>
          <w:spacing w:val="-2"/>
          <w:sz w:val="24"/>
          <w:szCs w:val="24"/>
          <w:lang w:val="en-US"/>
        </w:rPr>
        <w:t>Ode to the West Wind</w:t>
      </w:r>
    </w:p>
    <w:p w:rsidR="006D28EF" w:rsidRDefault="006D28EF" w:rsidP="009E4C8E">
      <w:pPr>
        <w:pStyle w:val="Style1"/>
        <w:numPr>
          <w:ilvl w:val="0"/>
          <w:numId w:val="5"/>
        </w:numPr>
        <w:spacing w:line="223" w:lineRule="auto"/>
        <w:ind w:left="709" w:right="1110"/>
        <w:rPr>
          <w:spacing w:val="-2"/>
          <w:sz w:val="24"/>
          <w:szCs w:val="24"/>
          <w:lang w:val="en-US"/>
        </w:rPr>
      </w:pPr>
      <w:r>
        <w:rPr>
          <w:spacing w:val="-2"/>
          <w:sz w:val="24"/>
          <w:szCs w:val="24"/>
          <w:lang w:val="en-US"/>
        </w:rPr>
        <w:t>J. Austen</w:t>
      </w:r>
    </w:p>
    <w:p w:rsidR="006D28EF" w:rsidRPr="003E1370" w:rsidRDefault="006D28EF" w:rsidP="003E1370">
      <w:pPr>
        <w:pStyle w:val="Style1"/>
        <w:spacing w:line="223" w:lineRule="auto"/>
        <w:ind w:left="720" w:right="1110"/>
        <w:rPr>
          <w:i/>
          <w:spacing w:val="-2"/>
          <w:sz w:val="24"/>
          <w:szCs w:val="24"/>
          <w:lang w:val="en-US"/>
        </w:rPr>
      </w:pPr>
      <w:r w:rsidRPr="003E1370">
        <w:rPr>
          <w:i/>
          <w:spacing w:val="-2"/>
          <w:sz w:val="24"/>
          <w:szCs w:val="24"/>
          <w:lang w:val="en-US"/>
        </w:rPr>
        <w:t>Pride and Prejudice</w:t>
      </w:r>
    </w:p>
    <w:p w:rsidR="006D28EF" w:rsidRDefault="006D28EF" w:rsidP="009E4C8E">
      <w:pPr>
        <w:pStyle w:val="Style1"/>
        <w:spacing w:line="223" w:lineRule="auto"/>
        <w:ind w:right="1110"/>
        <w:rPr>
          <w:b/>
          <w:spacing w:val="-2"/>
          <w:sz w:val="24"/>
          <w:szCs w:val="24"/>
        </w:rPr>
      </w:pPr>
    </w:p>
    <w:p w:rsidR="006D28EF" w:rsidRPr="007A35E4" w:rsidRDefault="006D28EF" w:rsidP="009E4C8E">
      <w:pPr>
        <w:pStyle w:val="Style1"/>
        <w:spacing w:line="223" w:lineRule="auto"/>
        <w:ind w:right="1110"/>
        <w:rPr>
          <w:b/>
          <w:spacing w:val="-2"/>
          <w:sz w:val="24"/>
          <w:szCs w:val="24"/>
        </w:rPr>
      </w:pPr>
      <w:r w:rsidRPr="007A35E4">
        <w:rPr>
          <w:b/>
          <w:spacing w:val="-2"/>
          <w:sz w:val="24"/>
          <w:szCs w:val="24"/>
        </w:rPr>
        <w:t>The Victorian age</w:t>
      </w:r>
    </w:p>
    <w:p w:rsidR="006D28EF" w:rsidRDefault="006D28EF" w:rsidP="009E4C8E">
      <w:pPr>
        <w:pStyle w:val="Style1"/>
        <w:numPr>
          <w:ilvl w:val="0"/>
          <w:numId w:val="6"/>
        </w:numPr>
        <w:spacing w:line="223" w:lineRule="auto"/>
        <w:ind w:left="709" w:right="111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Queen Victoria</w:t>
      </w:r>
    </w:p>
    <w:p w:rsidR="006D28EF" w:rsidRDefault="006D28EF" w:rsidP="009E4C8E">
      <w:pPr>
        <w:pStyle w:val="Style1"/>
        <w:numPr>
          <w:ilvl w:val="0"/>
          <w:numId w:val="6"/>
        </w:numPr>
        <w:spacing w:line="223" w:lineRule="auto"/>
        <w:ind w:left="709" w:right="111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A new realway</w:t>
      </w:r>
    </w:p>
    <w:p w:rsidR="006D28EF" w:rsidRDefault="006D28EF" w:rsidP="009E4C8E">
      <w:pPr>
        <w:pStyle w:val="Style1"/>
        <w:numPr>
          <w:ilvl w:val="0"/>
          <w:numId w:val="6"/>
        </w:numPr>
        <w:spacing w:line="223" w:lineRule="auto"/>
        <w:ind w:left="709" w:right="111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Life in victorian London</w:t>
      </w:r>
    </w:p>
    <w:p w:rsidR="006D28EF" w:rsidRDefault="006D28EF" w:rsidP="009E4C8E">
      <w:pPr>
        <w:pStyle w:val="Style1"/>
        <w:numPr>
          <w:ilvl w:val="0"/>
          <w:numId w:val="6"/>
        </w:numPr>
        <w:spacing w:line="223" w:lineRule="auto"/>
        <w:ind w:left="709" w:right="111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The Victorian compromise</w:t>
      </w:r>
    </w:p>
    <w:p w:rsidR="006D28EF" w:rsidRDefault="006D28EF" w:rsidP="009E4C8E">
      <w:pPr>
        <w:pStyle w:val="Style1"/>
        <w:numPr>
          <w:ilvl w:val="0"/>
          <w:numId w:val="6"/>
        </w:numPr>
        <w:spacing w:line="223" w:lineRule="auto"/>
        <w:ind w:left="709" w:right="111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The victorian Novel</w:t>
      </w:r>
    </w:p>
    <w:p w:rsidR="006D28EF" w:rsidRPr="005438B6" w:rsidRDefault="006D28EF" w:rsidP="009E4C8E">
      <w:pPr>
        <w:pStyle w:val="Style1"/>
        <w:numPr>
          <w:ilvl w:val="0"/>
          <w:numId w:val="6"/>
        </w:numPr>
        <w:spacing w:line="223" w:lineRule="auto"/>
        <w:ind w:left="709" w:right="111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C. Dickens</w:t>
      </w:r>
    </w:p>
    <w:p w:rsidR="006D28EF" w:rsidRPr="007A35E4" w:rsidRDefault="006D28EF" w:rsidP="009E4C8E">
      <w:pPr>
        <w:pStyle w:val="Style1"/>
        <w:spacing w:line="223" w:lineRule="auto"/>
        <w:ind w:left="709" w:right="1110"/>
        <w:rPr>
          <w:i/>
          <w:spacing w:val="-2"/>
          <w:sz w:val="24"/>
          <w:szCs w:val="24"/>
        </w:rPr>
      </w:pPr>
      <w:r w:rsidRPr="007A35E4">
        <w:rPr>
          <w:i/>
          <w:spacing w:val="-2"/>
          <w:sz w:val="24"/>
          <w:szCs w:val="24"/>
        </w:rPr>
        <w:t>Oliver Twist</w:t>
      </w:r>
    </w:p>
    <w:p w:rsidR="006D28EF" w:rsidRDefault="006D28EF" w:rsidP="003B5FD1">
      <w:pPr>
        <w:rPr>
          <w:rFonts w:cs="DINOT-Bold"/>
          <w:bCs/>
          <w:sz w:val="24"/>
          <w:szCs w:val="24"/>
        </w:rPr>
      </w:pPr>
      <w:bookmarkStart w:id="0" w:name="_GoBack"/>
      <w:bookmarkEnd w:id="0"/>
    </w:p>
    <w:p w:rsidR="006D28EF" w:rsidRPr="00EC4268" w:rsidRDefault="006D28EF" w:rsidP="003B5FD1">
      <w:pPr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Il docente</w:t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</w:r>
      <w:r w:rsidRPr="00EC4268">
        <w:rPr>
          <w:rFonts w:cs="DINOT-Bold"/>
          <w:bCs/>
          <w:sz w:val="24"/>
          <w:szCs w:val="24"/>
        </w:rPr>
        <w:tab/>
        <w:t>Gli alunni</w:t>
      </w:r>
    </w:p>
    <w:p w:rsidR="006D28EF" w:rsidRPr="00EC4268" w:rsidRDefault="006D28EF" w:rsidP="00D31AEB">
      <w:pPr>
        <w:spacing w:after="0" w:line="36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6D28EF" w:rsidRPr="00EC4268" w:rsidRDefault="006D28EF" w:rsidP="00D31AEB">
      <w:pPr>
        <w:spacing w:after="0" w:line="36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p w:rsidR="006D28EF" w:rsidRPr="00D31AEB" w:rsidRDefault="006D28EF" w:rsidP="00D31AEB">
      <w:pPr>
        <w:spacing w:after="0" w:line="360" w:lineRule="auto"/>
        <w:ind w:left="5670"/>
        <w:rPr>
          <w:rFonts w:cs="DINOT-Bold"/>
          <w:bCs/>
          <w:sz w:val="24"/>
          <w:szCs w:val="24"/>
        </w:rPr>
      </w:pPr>
      <w:r w:rsidRPr="00EC4268">
        <w:rPr>
          <w:rFonts w:cs="DINOT-Bold"/>
          <w:bCs/>
          <w:sz w:val="24"/>
          <w:szCs w:val="24"/>
        </w:rPr>
        <w:t>____________________</w:t>
      </w:r>
    </w:p>
    <w:sectPr w:rsidR="006D28EF" w:rsidRPr="00D31AEB" w:rsidSect="008C56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NOT-Bold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inion-Regular">
    <w:altName w:val="Minio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AltOneMT-Light">
    <w:altName w:val="Gill Alt One MT L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AltOneMT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AltOneMT-LightItalic">
    <w:altName w:val="Gill Alt One MT Lt I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7253"/>
    <w:multiLevelType w:val="hybridMultilevel"/>
    <w:tmpl w:val="A28206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208F1"/>
    <w:multiLevelType w:val="hybridMultilevel"/>
    <w:tmpl w:val="08DAEC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213A"/>
    <w:multiLevelType w:val="hybridMultilevel"/>
    <w:tmpl w:val="2C7287CA"/>
    <w:lvl w:ilvl="0" w:tplc="43044B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887930"/>
    <w:multiLevelType w:val="hybridMultilevel"/>
    <w:tmpl w:val="FEEA1F1E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A60D2C"/>
    <w:multiLevelType w:val="hybridMultilevel"/>
    <w:tmpl w:val="8F54191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8524DAE"/>
    <w:multiLevelType w:val="hybridMultilevel"/>
    <w:tmpl w:val="97F4F4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63798D"/>
    <w:multiLevelType w:val="hybridMultilevel"/>
    <w:tmpl w:val="AB78BA7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685"/>
    <w:rsid w:val="001900F0"/>
    <w:rsid w:val="003B5FD1"/>
    <w:rsid w:val="003E1370"/>
    <w:rsid w:val="004A74FD"/>
    <w:rsid w:val="004F7E19"/>
    <w:rsid w:val="005438B6"/>
    <w:rsid w:val="006D28EF"/>
    <w:rsid w:val="007A35E4"/>
    <w:rsid w:val="007D7161"/>
    <w:rsid w:val="0089436D"/>
    <w:rsid w:val="008A77AD"/>
    <w:rsid w:val="008C5685"/>
    <w:rsid w:val="008D5B3C"/>
    <w:rsid w:val="009E4C8E"/>
    <w:rsid w:val="00B702C0"/>
    <w:rsid w:val="00CA6CD3"/>
    <w:rsid w:val="00D31AEB"/>
    <w:rsid w:val="00EC4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68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568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56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568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C5685"/>
    <w:rPr>
      <w:rFonts w:ascii="Cambria" w:hAnsi="Cambria" w:cs="Times New Roman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C5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5685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8C5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5685"/>
    <w:rPr>
      <w:rFonts w:ascii="Calibri" w:eastAsia="Times New Roman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568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8C5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933060"/>
    <w:rPr>
      <w:rFonts w:ascii="Times New Roman" w:hAnsi="Times New Roman"/>
      <w:sz w:val="0"/>
      <w:szCs w:val="0"/>
      <w:lang w:eastAsia="en-US"/>
    </w:rPr>
  </w:style>
  <w:style w:type="character" w:customStyle="1" w:styleId="TestofumettoCarattere1">
    <w:name w:val="Testo fumetto Carattere1"/>
    <w:basedOn w:val="DefaultParagraphFont"/>
    <w:uiPriority w:val="99"/>
    <w:semiHidden/>
    <w:rsid w:val="008C5685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8C5685"/>
    <w:rPr>
      <w:rFonts w:cs="Times New Roman"/>
      <w:color w:val="0000FF"/>
      <w:u w:val="single"/>
    </w:rPr>
  </w:style>
  <w:style w:type="character" w:customStyle="1" w:styleId="A6">
    <w:name w:val="A6"/>
    <w:uiPriority w:val="99"/>
    <w:rsid w:val="008C5685"/>
    <w:rPr>
      <w:color w:val="000000"/>
      <w:sz w:val="18"/>
    </w:rPr>
  </w:style>
  <w:style w:type="paragraph" w:customStyle="1" w:styleId="Pa1">
    <w:name w:val="Pa1"/>
    <w:basedOn w:val="Normal"/>
    <w:next w:val="Normal"/>
    <w:uiPriority w:val="99"/>
    <w:rsid w:val="008C5685"/>
    <w:pPr>
      <w:autoSpaceDE w:val="0"/>
      <w:autoSpaceDN w:val="0"/>
      <w:adjustRightInd w:val="0"/>
      <w:spacing w:after="0" w:line="241" w:lineRule="atLeast"/>
    </w:pPr>
    <w:rPr>
      <w:rFonts w:ascii="DINOT-Bold" w:hAnsi="DINOT-Bold"/>
      <w:sz w:val="24"/>
      <w:szCs w:val="24"/>
      <w:lang w:eastAsia="it-IT"/>
    </w:rPr>
  </w:style>
  <w:style w:type="character" w:customStyle="1" w:styleId="A7">
    <w:name w:val="A7"/>
    <w:uiPriority w:val="99"/>
    <w:rsid w:val="008C5685"/>
    <w:rPr>
      <w:b/>
      <w:color w:val="000000"/>
      <w:sz w:val="26"/>
    </w:rPr>
  </w:style>
  <w:style w:type="character" w:customStyle="1" w:styleId="A8">
    <w:name w:val="A8"/>
    <w:uiPriority w:val="99"/>
    <w:rsid w:val="008C5685"/>
    <w:rPr>
      <w:color w:val="000000"/>
      <w:sz w:val="22"/>
    </w:rPr>
  </w:style>
  <w:style w:type="paragraph" w:styleId="NoSpacing">
    <w:name w:val="No Spacing"/>
    <w:uiPriority w:val="99"/>
    <w:qFormat/>
    <w:rsid w:val="008C5685"/>
    <w:rPr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8C5685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it-IT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C5685"/>
    <w:rPr>
      <w:rFonts w:ascii="Times New Roman" w:hAnsi="Times New Roman" w:cs="Times New Roman"/>
      <w:sz w:val="20"/>
      <w:szCs w:val="20"/>
      <w:lang w:val="en-GB" w:eastAsia="it-IT"/>
    </w:rPr>
  </w:style>
  <w:style w:type="paragraph" w:customStyle="1" w:styleId="idee02testobase">
    <w:name w:val="idee 02 testo base"/>
    <w:aliases w:val="primo ¶"/>
    <w:basedOn w:val="Normal"/>
    <w:uiPriority w:val="99"/>
    <w:rsid w:val="009E4C8E"/>
    <w:pPr>
      <w:widowControl w:val="0"/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Minion-Regular" w:eastAsia="Times New Roman" w:hAnsi="Minion-Regular" w:cs="Minion-Regular"/>
      <w:color w:val="000000"/>
      <w:sz w:val="19"/>
      <w:szCs w:val="19"/>
      <w:lang w:val="en-US" w:eastAsia="it-IT"/>
    </w:rPr>
  </w:style>
  <w:style w:type="paragraph" w:customStyle="1" w:styleId="idee04rispostabase">
    <w:name w:val="idee 04 risposta base |"/>
    <w:basedOn w:val="Normal"/>
    <w:uiPriority w:val="99"/>
    <w:rsid w:val="009E4C8E"/>
    <w:pPr>
      <w:widowControl w:val="0"/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GillAltOneMT-Light" w:eastAsia="Times New Roman" w:hAnsi="GillAltOneMT-Light" w:cs="GillAltOneMT-Light"/>
      <w:color w:val="000000"/>
      <w:sz w:val="19"/>
      <w:szCs w:val="19"/>
      <w:lang w:val="en-GB" w:eastAsia="it-IT"/>
    </w:rPr>
  </w:style>
  <w:style w:type="character" w:customStyle="1" w:styleId="gillregular">
    <w:name w:val="gill regular"/>
    <w:uiPriority w:val="99"/>
    <w:rsid w:val="009E4C8E"/>
    <w:rPr>
      <w:rFonts w:ascii="GillAltOneMT" w:hAnsi="GillAltOneMT"/>
    </w:rPr>
  </w:style>
  <w:style w:type="character" w:customStyle="1" w:styleId="gilllightitalic">
    <w:name w:val="gill light italic"/>
    <w:uiPriority w:val="99"/>
    <w:rsid w:val="009E4C8E"/>
    <w:rPr>
      <w:rFonts w:ascii="GillAltOneMT-LightItalic" w:hAnsi="GillAltOneMT-LightItalic"/>
      <w:i/>
    </w:rPr>
  </w:style>
  <w:style w:type="paragraph" w:customStyle="1" w:styleId="Style1">
    <w:name w:val="Style 1"/>
    <w:uiPriority w:val="99"/>
    <w:rsid w:val="009E4C8E"/>
    <w:pPr>
      <w:widowControl w:val="0"/>
      <w:autoSpaceDE w:val="0"/>
      <w:autoSpaceDN w:val="0"/>
    </w:pPr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134</Words>
  <Characters>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studente</cp:lastModifiedBy>
  <cp:revision>3</cp:revision>
  <dcterms:created xsi:type="dcterms:W3CDTF">2015-05-30T16:49:00Z</dcterms:created>
  <dcterms:modified xsi:type="dcterms:W3CDTF">2015-06-04T07:08:00Z</dcterms:modified>
</cp:coreProperties>
</file>